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154FA8FC" w:rsidRDefault="00997F14" w14:paraId="7F883F64" w14:textId="53C65EF8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154FA8FC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54FA8FC" w:rsidR="00D8678B">
        <w:rPr>
          <w:rFonts w:ascii="Corbel" w:hAnsi="Corbel"/>
          <w:i w:val="1"/>
          <w:iCs w:val="1"/>
        </w:rPr>
        <w:t xml:space="preserve">Załącznik nr </w:t>
      </w:r>
      <w:r w:rsidRPr="154FA8FC" w:rsidR="006F31E2">
        <w:rPr>
          <w:rFonts w:ascii="Corbel" w:hAnsi="Corbel"/>
          <w:i w:val="1"/>
          <w:iCs w:val="1"/>
        </w:rPr>
        <w:t>1.5</w:t>
      </w:r>
      <w:r w:rsidRPr="154FA8FC" w:rsidR="00D8678B">
        <w:rPr>
          <w:rFonts w:ascii="Corbel" w:hAnsi="Corbel"/>
          <w:i w:val="1"/>
          <w:iCs w:val="1"/>
        </w:rPr>
        <w:t xml:space="preserve"> do Zarządzenia</w:t>
      </w:r>
      <w:r w:rsidRPr="154FA8FC" w:rsidR="002A22BF">
        <w:rPr>
          <w:rFonts w:ascii="Corbel" w:hAnsi="Corbel"/>
          <w:i w:val="1"/>
          <w:iCs w:val="1"/>
        </w:rPr>
        <w:t xml:space="preserve"> Rektora </w:t>
      </w:r>
      <w:r w:rsidRPr="154FA8FC" w:rsidR="002A22BF">
        <w:rPr>
          <w:rFonts w:ascii="Corbel" w:hAnsi="Corbel"/>
          <w:i w:val="1"/>
          <w:iCs w:val="1"/>
        </w:rPr>
        <w:t xml:space="preserve">UR </w:t>
      </w:r>
      <w:r w:rsidRPr="154FA8FC" w:rsidR="00CD6897">
        <w:rPr>
          <w:rFonts w:ascii="Corbel" w:hAnsi="Corbel"/>
          <w:i w:val="1"/>
          <w:iCs w:val="1"/>
        </w:rPr>
        <w:t>nr</w:t>
      </w:r>
      <w:r w:rsidRPr="154FA8FC" w:rsidR="00CD6897">
        <w:rPr>
          <w:rFonts w:ascii="Corbel" w:hAnsi="Corbel"/>
          <w:i w:val="1"/>
          <w:iCs w:val="1"/>
        </w:rPr>
        <w:t xml:space="preserve"> </w:t>
      </w:r>
      <w:r w:rsidRPr="154FA8FC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36B114D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65EB8">
        <w:rPr>
          <w:rFonts w:ascii="Corbel" w:hAnsi="Corbel"/>
          <w:i/>
          <w:smallCaps/>
          <w:sz w:val="24"/>
          <w:szCs w:val="24"/>
        </w:rPr>
        <w:t>2023/2024 – 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154FA8FC" w:rsidRDefault="00445970" w14:paraId="5C2AC480" w14:textId="7FDAD1D6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 xml:space="preserve">Rok </w:t>
      </w:r>
      <w:r w:rsidRPr="00B169DF" w:rsidR="00445970">
        <w:rPr>
          <w:rFonts w:ascii="Corbel" w:hAnsi="Corbel"/>
          <w:sz w:val="20"/>
          <w:szCs w:val="20"/>
        </w:rPr>
        <w:t xml:space="preserve">akademicki </w:t>
      </w:r>
      <w:r w:rsidR="00565EB8">
        <w:rPr>
          <w:rFonts w:ascii="Corbel" w:hAnsi="Corbel"/>
          <w:sz w:val="20"/>
          <w:szCs w:val="20"/>
        </w:rPr>
        <w:t>2023</w:t>
      </w:r>
      <w:r w:rsidR="00565EB8">
        <w:rPr>
          <w:rFonts w:ascii="Corbel" w:hAnsi="Corbel"/>
          <w:sz w:val="20"/>
          <w:szCs w:val="20"/>
        </w:rPr>
        <w:t>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1D0CB9" w:rsidTr="154FA8FC" w14:paraId="7B6B3F27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154FA8FC" w:rsidRDefault="001D0CB9" w14:paraId="4EC5200C" w14:textId="57DD081A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54FA8FC" w:rsidR="001D0CB9">
              <w:rPr>
                <w:rFonts w:ascii="Corbel" w:hAnsi="Corbel"/>
                <w:b w:val="0"/>
                <w:bCs w:val="0"/>
                <w:sz w:val="24"/>
                <w:szCs w:val="24"/>
              </w:rPr>
              <w:t>Systemy samorządu terytorialnego w Europie</w:t>
            </w:r>
            <w:r w:rsidRPr="154FA8FC" w:rsidR="01C3A95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[BN]</w:t>
            </w:r>
          </w:p>
        </w:tc>
      </w:tr>
      <w:tr w:rsidRPr="00B169DF" w:rsidR="001D0CB9" w:rsidTr="154FA8FC" w14:paraId="1820FF8A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51147032" w14:textId="022B82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A2FE3">
              <w:rPr>
                <w:rFonts w:ascii="Corbel" w:hAnsi="Corbel" w:cstheme="minorHAnsi"/>
                <w:b w:val="0"/>
                <w:sz w:val="24"/>
                <w:szCs w:val="24"/>
              </w:rPr>
              <w:t>A2SO20</w:t>
            </w:r>
          </w:p>
        </w:tc>
      </w:tr>
      <w:tr w:rsidRPr="00B169DF" w:rsidR="001D0CB9" w:rsidTr="154FA8FC" w14:paraId="4D36C4B5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154FA8FC" w:rsidRDefault="001D0CB9" w14:paraId="7B56D503" w14:textId="5C56AEF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54FA8FC" w:rsidR="001D0CB9">
              <w:rPr>
                <w:rFonts w:ascii="Corbel" w:hAnsi="Corbel"/>
                <w:b w:val="0"/>
                <w:bCs w:val="0"/>
                <w:sz w:val="24"/>
                <w:szCs w:val="24"/>
              </w:rPr>
              <w:t>Kolegium Nauk Społecznych</w:t>
            </w:r>
            <w:r w:rsidRPr="154FA8FC" w:rsidR="001D0CB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</w:p>
        </w:tc>
      </w:tr>
      <w:tr w:rsidRPr="00B169DF" w:rsidR="001D0CB9" w:rsidTr="154FA8FC" w14:paraId="6C3038C7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154FA8FC" w:rsidRDefault="001D0CB9" w14:paraId="325E7160" w14:textId="0C5391AB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54FA8FC" w:rsidR="001D0CB9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i Postępowania Administracyjnego</w:t>
            </w:r>
            <w:r w:rsidRPr="154FA8FC" w:rsidR="10E45006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/ Instytut Nauk Prawnych</w:t>
            </w:r>
          </w:p>
        </w:tc>
      </w:tr>
      <w:tr w:rsidRPr="00B169DF" w:rsidR="001D0CB9" w:rsidTr="154FA8FC" w14:paraId="192BD65A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268A0D45" w14:textId="41409E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1D0CB9" w:rsidTr="154FA8FC" w14:paraId="70304835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234D8692" w14:textId="42C1A9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1D0CB9" w:rsidTr="154FA8FC" w14:paraId="388F3755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7E37AA5A" w14:textId="08B9D77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A11BE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1D0CB9" w:rsidTr="154FA8FC" w14:paraId="09205566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6994B63E" w14:textId="7DE0C6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1BEE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1D0CB9" w:rsidTr="154FA8FC" w14:paraId="0C05C2EC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0F676120" w14:textId="003AEB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2</w:t>
            </w:r>
          </w:p>
        </w:tc>
      </w:tr>
      <w:tr w:rsidRPr="00B169DF" w:rsidR="001D0CB9" w:rsidTr="154FA8FC" w14:paraId="7ACCBA8E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0EA21357" w14:textId="4D5E75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1D0CB9" w:rsidTr="154FA8FC" w14:paraId="331F9495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64D3F9B6" w14:textId="7D81D7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652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1D0CB9" w:rsidTr="154FA8FC" w14:paraId="339BFB5F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0F0450C9" w14:textId="10E004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5BD8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  <w:r w:rsidRPr="00AA5BD8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Pr="00B169DF" w:rsidR="001D0CB9" w:rsidTr="154FA8FC" w14:paraId="0AD0E368" w14:textId="77777777">
        <w:tc>
          <w:tcPr>
            <w:tcW w:w="2694" w:type="dxa"/>
            <w:tcMar/>
            <w:vAlign w:val="center"/>
          </w:tcPr>
          <w:p w:rsidRPr="00B169DF" w:rsidR="001D0CB9" w:rsidP="001D0CB9" w:rsidRDefault="001D0CB9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1D0CB9" w:rsidP="001D0CB9" w:rsidRDefault="001D0CB9" w14:paraId="6C837949" w14:textId="1E3543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Pracownicy Zakładu Prawa i Postępowania Administracyjnego zgodnie z obciążeniami</w:t>
            </w:r>
            <w:r w:rsidR="006579B3">
              <w:rPr>
                <w:rFonts w:ascii="Corbel" w:hAnsi="Corbel"/>
                <w:b w:val="0"/>
                <w:sz w:val="24"/>
                <w:szCs w:val="24"/>
              </w:rPr>
              <w:t xml:space="preserve"> (dr Ewa Kubas)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154FA8FC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154FA8FC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4FA8FC" w:rsidR="12EDD457">
              <w:rPr>
                <w:rFonts w:ascii="Corbel" w:hAnsi="Corbel"/>
              </w:rPr>
              <w:t>Wykł</w:t>
            </w:r>
            <w:r w:rsidRPr="154FA8FC" w:rsidR="12EDD45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154FA8FC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4FA8FC" w:rsidR="12EDD457">
              <w:rPr>
                <w:rFonts w:ascii="Corbel" w:hAnsi="Corbel"/>
              </w:rPr>
              <w:t>Konw</w:t>
            </w:r>
            <w:r w:rsidRPr="154FA8FC" w:rsidR="12EDD45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4FA8FC" w:rsidR="12EDD457">
              <w:rPr>
                <w:rFonts w:ascii="Corbel" w:hAnsi="Corbel"/>
              </w:rPr>
              <w:t>Sem</w:t>
            </w:r>
            <w:r w:rsidRPr="154FA8FC" w:rsidR="12EDD45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154FA8FC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54FA8FC" w:rsidR="12EDD457">
              <w:rPr>
                <w:rFonts w:ascii="Corbel" w:hAnsi="Corbel"/>
              </w:rPr>
              <w:t>Prakt</w:t>
            </w:r>
            <w:r w:rsidRPr="154FA8FC" w:rsidR="12EDD457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154FA8FC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1D0CB9" w14:paraId="1719D624" w14:textId="2A32A8B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54FA8FC" w:rsidR="001D0CB9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5538CF2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7F6F440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1D0CB9" w14:paraId="6A92E530" w14:textId="4E96E361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54FA8FC" w:rsidR="001D0CB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206F587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6AA110D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400FD2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3A0BAD3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015B8F" w14:paraId="6D01686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154FA8FC" w:rsidRDefault="001D0CB9" w14:paraId="6A0F2B8E" w14:textId="0D9DEB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54FA8FC" w:rsidR="001D0CB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85747A" w14:paraId="5F436D6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D0CB9"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P="154FA8FC" w:rsidRDefault="00E22FBC" w14:paraId="06A2025E" w14:textId="462E12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154FA8FC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54FA8FC" w:rsidR="00E22FBC">
        <w:rPr>
          <w:rFonts w:ascii="Corbel" w:hAnsi="Corbel"/>
          <w:caps w:val="0"/>
          <w:smallCaps w:val="0"/>
        </w:rPr>
        <w:t>For</w:t>
      </w:r>
      <w:r w:rsidRPr="154FA8FC" w:rsidR="00445970">
        <w:rPr>
          <w:rFonts w:ascii="Corbel" w:hAnsi="Corbel"/>
          <w:caps w:val="0"/>
          <w:smallCaps w:val="0"/>
        </w:rPr>
        <w:t xml:space="preserve">ma zaliczenia </w:t>
      </w:r>
      <w:r w:rsidRPr="154FA8FC" w:rsidR="00445970">
        <w:rPr>
          <w:rFonts w:ascii="Corbel" w:hAnsi="Corbel"/>
          <w:caps w:val="0"/>
          <w:smallCaps w:val="0"/>
        </w:rPr>
        <w:t xml:space="preserve">przedmiotu </w:t>
      </w:r>
      <w:r w:rsidRPr="154FA8FC" w:rsidR="00E22FBC">
        <w:rPr>
          <w:rFonts w:ascii="Corbel" w:hAnsi="Corbel"/>
          <w:caps w:val="0"/>
          <w:smallCaps w:val="0"/>
        </w:rPr>
        <w:t>(</w:t>
      </w:r>
      <w:r w:rsidRPr="154FA8FC" w:rsidR="00E22FBC">
        <w:rPr>
          <w:rFonts w:ascii="Corbel" w:hAnsi="Corbel"/>
          <w:caps w:val="0"/>
          <w:smallCaps w:val="0"/>
        </w:rPr>
        <w:t xml:space="preserve">z toku) </w:t>
      </w:r>
      <w:r w:rsidRPr="154FA8FC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1D0CB9" w:rsidP="001D0CB9" w:rsidRDefault="001D0CB9" w14:paraId="0FAAFE54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:rsidRPr="005A44BB" w:rsidR="001D0CB9" w:rsidP="001D0CB9" w:rsidRDefault="001D0CB9" w14:paraId="1FC8D7DB" w14:textId="4C31057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5A44BB">
        <w:rPr>
          <w:rFonts w:ascii="Corbel" w:hAnsi="Corbel"/>
          <w:b w:val="0"/>
          <w:smallCaps w:val="0"/>
          <w:szCs w:val="24"/>
        </w:rPr>
        <w:t>Zaliczenie z oceną w formie pisemnej lub ustnej.</w:t>
      </w:r>
    </w:p>
    <w:p w:rsidRPr="00B169DF"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154FA8FC" w:rsidR="0085747A">
        <w:rPr>
          <w:rFonts w:ascii="Corbel" w:hAnsi="Corbel"/>
        </w:rPr>
        <w:t xml:space="preserve">2.Wymagania wstępne </w:t>
      </w:r>
    </w:p>
    <w:p w:rsidR="154FA8FC" w:rsidP="154FA8FC" w:rsidRDefault="154FA8FC" w14:paraId="3E1CD1E4" w14:textId="7D69B5F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54FA8FC" w14:paraId="170821A1" w14:textId="77777777">
        <w:tc>
          <w:tcPr>
            <w:tcW w:w="9670" w:type="dxa"/>
            <w:tcMar/>
          </w:tcPr>
          <w:p w:rsidRPr="00B169DF" w:rsidR="0085747A" w:rsidP="154FA8FC" w:rsidRDefault="0085747A" w14:paraId="1BB8AE6C" w14:textId="75C7D163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154FA8FC" w:rsidR="001D0CB9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Znajomość podstawowych zagadnień z zakresu prawa administracyjnego.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54FA8FC" w:rsidRDefault="154FA8FC" w14:paraId="25654B3F" w14:textId="371175DE">
      <w:r>
        <w:br w:type="page"/>
      </w:r>
    </w:p>
    <w:p w:rsidRPr="00B169DF" w:rsidR="0085747A" w:rsidP="154FA8FC" w:rsidRDefault="0071620A" w14:paraId="25F38AC3" w14:textId="56593318">
      <w:pPr>
        <w:pStyle w:val="Punktygwne"/>
        <w:spacing w:before="0" w:after="0"/>
        <w:rPr>
          <w:rFonts w:ascii="Corbel" w:hAnsi="Corbel"/>
        </w:rPr>
      </w:pPr>
      <w:r w:rsidRPr="154FA8FC" w:rsidR="0071620A">
        <w:rPr>
          <w:rFonts w:ascii="Corbel" w:hAnsi="Corbel"/>
        </w:rPr>
        <w:t>3.</w:t>
      </w:r>
      <w:r w:rsidRPr="154FA8FC" w:rsidR="0085747A">
        <w:rPr>
          <w:rFonts w:ascii="Corbel" w:hAnsi="Corbel"/>
        </w:rPr>
        <w:t xml:space="preserve"> </w:t>
      </w:r>
      <w:r w:rsidRPr="154FA8FC" w:rsidR="00A84C85">
        <w:rPr>
          <w:rFonts w:ascii="Corbel" w:hAnsi="Corbel"/>
        </w:rPr>
        <w:t xml:space="preserve">cele, efekty uczenia </w:t>
      </w:r>
      <w:r w:rsidRPr="154FA8FC" w:rsidR="00A84C85">
        <w:rPr>
          <w:rFonts w:ascii="Corbel" w:hAnsi="Corbel"/>
        </w:rPr>
        <w:t>się</w:t>
      </w:r>
      <w:r w:rsidRPr="154FA8FC" w:rsidR="0085747A">
        <w:rPr>
          <w:rFonts w:ascii="Corbel" w:hAnsi="Corbel"/>
        </w:rPr>
        <w:t>,</w:t>
      </w:r>
      <w:r w:rsidRPr="154FA8FC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169DF" w:rsidR="0085747A" w:rsidTr="00E7314E" w14:paraId="3370B0D4" w14:textId="77777777">
        <w:tc>
          <w:tcPr>
            <w:tcW w:w="843" w:type="dxa"/>
            <w:vAlign w:val="center"/>
          </w:tcPr>
          <w:p w:rsidRPr="00B169DF" w:rsidR="0085747A" w:rsidP="009C54AE" w:rsidRDefault="0085747A" w14:paraId="14E4A4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B169DF" w:rsidR="0085747A" w:rsidP="009C54AE" w:rsidRDefault="001D0CB9" w14:paraId="2283C030" w14:textId="1C7903E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E3D35">
              <w:rPr>
                <w:rFonts w:ascii="Corbel" w:hAnsi="Corbel"/>
                <w:b w:val="0"/>
                <w:sz w:val="24"/>
                <w:szCs w:val="24"/>
              </w:rPr>
              <w:t>Zdobycie i usystematyzowanie szczegółowej wiedzy z zakresu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funkcjonowania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systemów</w:t>
            </w:r>
            <w:r w:rsidRPr="00AE3D35">
              <w:rPr>
                <w:rFonts w:ascii="Corbel" w:hAnsi="Corbel"/>
                <w:b w:val="0"/>
                <w:sz w:val="24"/>
                <w:szCs w:val="24"/>
              </w:rPr>
              <w:t xml:space="preserve"> samorządu terytorialnego w Europie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B169DF" w:rsidR="0085747A" w:rsidTr="154FA8FC" w14:paraId="13985E3C" w14:textId="77777777">
        <w:tc>
          <w:tcPr>
            <w:tcW w:w="1679" w:type="dxa"/>
            <w:tcMar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tcMar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85747A" w:rsidTr="154FA8FC" w14:paraId="7AB2AB52" w14:textId="77777777">
        <w:tc>
          <w:tcPr>
            <w:tcW w:w="1679" w:type="dxa"/>
            <w:tcMar/>
          </w:tcPr>
          <w:p w:rsidRPr="00B169DF" w:rsidR="0085747A" w:rsidP="009C54AE" w:rsidRDefault="0085747A" w14:paraId="5763DB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tcMar/>
          </w:tcPr>
          <w:p w:rsidRPr="00B169DF" w:rsidR="0085747A" w:rsidP="154FA8FC" w:rsidRDefault="00B93981" w14:paraId="2CE762DC" w14:textId="79D712F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Definiuje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pojęcie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samorządu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terytorialnego,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zna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genezę i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istotę samorzą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du terytorialnego, ma wiedzę w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zakresie zadań realizowanych przez jednostki s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amorządu terytorialnego.</w:t>
            </w:r>
          </w:p>
        </w:tc>
        <w:tc>
          <w:tcPr>
            <w:tcW w:w="1865" w:type="dxa"/>
            <w:tcMar/>
          </w:tcPr>
          <w:p w:rsidRPr="00B169DF" w:rsidR="0085747A" w:rsidP="009C54AE" w:rsidRDefault="00B93981" w14:paraId="43C86AB6" w14:textId="66C4D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082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B169DF" w:rsidR="0085747A" w:rsidTr="154FA8FC" w14:paraId="0743ADBC" w14:textId="77777777">
        <w:tc>
          <w:tcPr>
            <w:tcW w:w="1679" w:type="dxa"/>
            <w:tcMar/>
          </w:tcPr>
          <w:p w:rsidRPr="00B169DF" w:rsidR="0085747A" w:rsidP="009C54AE" w:rsidRDefault="0085747A" w14:paraId="33635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Mar/>
          </w:tcPr>
          <w:p w:rsidRPr="00B169DF" w:rsidR="0085747A" w:rsidP="00B93981" w:rsidRDefault="00B93981" w14:paraId="04D44BA6" w14:textId="6046397D">
            <w:pPr>
              <w:pStyle w:val="Punktygwne"/>
              <w:tabs>
                <w:tab w:val="left" w:pos="1098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 xml:space="preserve"> wiedzę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przedm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iocie struktury organizacyjnej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instytucji powiązanych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z samorządem terytorialnym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otrafi omówić ustrój i zasady fun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kcjonowania jednostek samorządu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terytori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alnego poszczególnych szczebli.</w:t>
            </w:r>
          </w:p>
        </w:tc>
        <w:tc>
          <w:tcPr>
            <w:tcW w:w="1865" w:type="dxa"/>
            <w:tcMar/>
          </w:tcPr>
          <w:p w:rsidRPr="00B169DF" w:rsidR="0085747A" w:rsidP="009C54AE" w:rsidRDefault="00B93981" w14:paraId="5F66D69A" w14:textId="197934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B169DF" w:rsidR="0085747A" w:rsidTr="154FA8FC" w14:paraId="2AA74C64" w14:textId="77777777">
        <w:tc>
          <w:tcPr>
            <w:tcW w:w="1679" w:type="dxa"/>
            <w:tcMar/>
          </w:tcPr>
          <w:p w:rsidRPr="00B169DF" w:rsidR="0085747A" w:rsidP="009C54AE" w:rsidRDefault="00B93981" w14:paraId="4A6CCC54" w14:textId="21B839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Mar/>
          </w:tcPr>
          <w:p w:rsidRPr="00B169DF" w:rsidR="0085747A" w:rsidP="154FA8FC" w:rsidRDefault="00B93981" w14:paraId="4AE793D9" w14:textId="3D70DB79">
            <w:pPr>
              <w:pStyle w:val="Punktygwne"/>
              <w:tabs>
                <w:tab w:val="left" w:pos="1697"/>
              </w:tabs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Z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na podstawowe zagadnienia dotyczące funkcjonowania samorządu terytorialnego w wybranych państwach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europejskich oraz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europejskie i międzynarodowe przepisy prawa odnoszące się do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samorządu 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t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erytorialneg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o</w:t>
            </w:r>
            <w:r w:rsidRPr="154FA8FC" w:rsidR="00B93981">
              <w:rPr>
                <w:rFonts w:ascii="Corbel" w:hAnsi="Corbel"/>
                <w:b w:val="0"/>
                <w:bCs w:val="0"/>
                <w:caps w:val="0"/>
                <w:smallCaps w:val="0"/>
              </w:rPr>
              <w:t>.</w:t>
            </w:r>
          </w:p>
        </w:tc>
        <w:tc>
          <w:tcPr>
            <w:tcW w:w="1865" w:type="dxa"/>
            <w:tcMar/>
          </w:tcPr>
          <w:p w:rsidRPr="00B169DF" w:rsidR="0085747A" w:rsidP="009C54AE" w:rsidRDefault="00B93981" w14:paraId="311FC3CD" w14:textId="60A2FE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B169DF" w:rsidR="00B93981" w:rsidTr="154FA8FC" w14:paraId="4349B3EE" w14:textId="77777777">
        <w:tc>
          <w:tcPr>
            <w:tcW w:w="1679" w:type="dxa"/>
            <w:tcMar/>
          </w:tcPr>
          <w:p w:rsidRPr="005069B1" w:rsidR="00B93981" w:rsidP="009C54AE" w:rsidRDefault="00B93981" w14:paraId="570D847F" w14:textId="4DE0C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Mar/>
          </w:tcPr>
          <w:p w:rsidRPr="00B169DF" w:rsidR="00B93981" w:rsidP="009C54AE" w:rsidRDefault="00B93981" w14:paraId="3CA0DA3F" w14:textId="42424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ozróżnia i potrafi scha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rakteryzować systemy państwowe </w:t>
            </w:r>
            <w:r w:rsidRPr="00EE74B9">
              <w:rPr>
                <w:rFonts w:ascii="Corbel" w:hAnsi="Corbel"/>
                <w:b w:val="0"/>
                <w:smallCaps w:val="0"/>
                <w:szCs w:val="24"/>
              </w:rPr>
              <w:t>unitarny, regionalny, federalny - pod kątem funkcjon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samorządu terytorialnego.</w:t>
            </w:r>
          </w:p>
        </w:tc>
        <w:tc>
          <w:tcPr>
            <w:tcW w:w="1865" w:type="dxa"/>
            <w:tcMar/>
          </w:tcPr>
          <w:p w:rsidRPr="00B169DF" w:rsidR="00B93981" w:rsidP="009C54AE" w:rsidRDefault="00B93981" w14:paraId="01E18220" w14:textId="112E15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B169DF" w:rsidR="00B93981" w:rsidTr="154FA8FC" w14:paraId="77712AB1" w14:textId="77777777">
        <w:tc>
          <w:tcPr>
            <w:tcW w:w="1679" w:type="dxa"/>
            <w:tcMar/>
          </w:tcPr>
          <w:p w:rsidRPr="005069B1" w:rsidR="00B93981" w:rsidP="00B93981" w:rsidRDefault="00B93981" w14:paraId="4E57B2D8" w14:textId="1A8938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Mar/>
          </w:tcPr>
          <w:p w:rsidRPr="00B169DF" w:rsidR="00B93981" w:rsidP="00B93981" w:rsidRDefault="00B93981" w14:paraId="1574D98B" w14:textId="0AB100B9">
            <w:pPr>
              <w:pStyle w:val="Punktygwne"/>
              <w:tabs>
                <w:tab w:val="left" w:pos="1297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Prezentuje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wykorzystania zdobytej wiedzy, p</w:t>
            </w:r>
            <w:r w:rsidRPr="00964927">
              <w:rPr>
                <w:rFonts w:ascii="Corbel" w:hAnsi="Corbel"/>
                <w:b w:val="0"/>
                <w:smallCaps w:val="0"/>
                <w:szCs w:val="24"/>
              </w:rPr>
              <w:t>otrafi porównać krajowy system prawa lokalnego z wybranym systemem spośród omawianych państw europejskich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Mar/>
          </w:tcPr>
          <w:p w:rsidRPr="00B169DF" w:rsidR="00B93981" w:rsidP="00B93981" w:rsidRDefault="00B93981" w14:paraId="3ECA7181" w14:textId="48E8F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22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B169DF" w:rsidR="00B93981" w:rsidTr="154FA8FC" w14:paraId="05C4ECAF" w14:textId="77777777">
        <w:tc>
          <w:tcPr>
            <w:tcW w:w="1679" w:type="dxa"/>
            <w:tcMar/>
          </w:tcPr>
          <w:p w:rsidRPr="005069B1" w:rsidR="00B93981" w:rsidP="00B93981" w:rsidRDefault="00B93981" w14:paraId="70F2E9ED" w14:textId="09877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69B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Mar/>
          </w:tcPr>
          <w:p w:rsidRPr="00B169DF" w:rsidR="00B93981" w:rsidP="00B93981" w:rsidRDefault="00B93981" w14:paraId="320526D4" w14:textId="029772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 xml:space="preserve">Podnosi i uzupełnia zdobytą wiedzę i umiejętności oraz dostrzega i rozwiązuje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podstawowe problemy związane z funkcjonowaniem samorządu terytorialnego oraz z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na formy współdziałania jednostek samorządu terytorialnego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322E5">
              <w:rPr>
                <w:rFonts w:ascii="Corbel" w:hAnsi="Corbel"/>
                <w:b w:val="0"/>
                <w:smallCaps w:val="0"/>
                <w:szCs w:val="24"/>
              </w:rPr>
              <w:t>płaszczyź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międzynarodowej.</w:t>
            </w:r>
          </w:p>
        </w:tc>
        <w:tc>
          <w:tcPr>
            <w:tcW w:w="1865" w:type="dxa"/>
            <w:tcMar/>
          </w:tcPr>
          <w:p w:rsidRPr="00B169DF" w:rsidR="00B93981" w:rsidP="00B93981" w:rsidRDefault="00B93981" w14:paraId="0AAF6511" w14:textId="6C26B1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F2666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54FA8FC" w14:paraId="404FE5A4" w14:textId="77777777">
        <w:tc>
          <w:tcPr>
            <w:tcW w:w="9639" w:type="dxa"/>
            <w:tcMar/>
          </w:tcPr>
          <w:p w:rsidRPr="00B169DF" w:rsidR="0085747A" w:rsidP="009C54AE" w:rsidRDefault="0085747A" w14:paraId="7424BC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154FA8FC" w14:paraId="5B5344AE" w14:textId="77777777">
        <w:tc>
          <w:tcPr>
            <w:tcW w:w="9639" w:type="dxa"/>
            <w:tcMar/>
          </w:tcPr>
          <w:p w:rsidRPr="00B169DF" w:rsidR="0085747A" w:rsidP="009C54AE" w:rsidRDefault="0085747A" w14:paraId="54299C05" w14:textId="747942C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54FA8FC" w:rsidR="19546ABB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154FA8FC" w14:paraId="0931B5AE" w14:textId="77777777">
        <w:tc>
          <w:tcPr>
            <w:tcW w:w="9520" w:type="dxa"/>
            <w:tcMar/>
          </w:tcPr>
          <w:p w:rsidRPr="00B169DF" w:rsidR="0085747A" w:rsidP="009C54AE" w:rsidRDefault="0085747A" w14:paraId="72DFA7B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85747A" w:rsidTr="154FA8FC" w14:paraId="30742F29" w14:textId="77777777">
        <w:tc>
          <w:tcPr>
            <w:tcW w:w="9520" w:type="dxa"/>
            <w:tcMar/>
          </w:tcPr>
          <w:p w:rsidRPr="00B169DF" w:rsidR="0085747A" w:rsidP="009C54AE" w:rsidRDefault="00B93981" w14:paraId="53138F7A" w14:textId="45C66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2E2">
              <w:rPr>
                <w:rFonts w:ascii="Corbel" w:hAnsi="Corbel"/>
                <w:sz w:val="24"/>
                <w:szCs w:val="24"/>
              </w:rPr>
              <w:t>Geneza i ewolucja samorządu terytorialnego</w:t>
            </w:r>
          </w:p>
        </w:tc>
      </w:tr>
      <w:tr w:rsidRPr="00B169DF" w:rsidR="0085747A" w:rsidTr="154FA8FC" w14:paraId="24A0F721" w14:textId="77777777">
        <w:tc>
          <w:tcPr>
            <w:tcW w:w="9520" w:type="dxa"/>
            <w:tcMar/>
          </w:tcPr>
          <w:p w:rsidRPr="00B169DF" w:rsidR="0085747A" w:rsidP="00B93981" w:rsidRDefault="00B93981" w14:paraId="74420AB0" w14:textId="7F10BA4A">
            <w:pPr>
              <w:pStyle w:val="Akapitzlist"/>
              <w:tabs>
                <w:tab w:val="left" w:pos="319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2109E">
              <w:rPr>
                <w:rFonts w:ascii="Corbel" w:hAnsi="Corbel"/>
                <w:sz w:val="24"/>
                <w:szCs w:val="24"/>
              </w:rPr>
              <w:t>Pojęcie i istota samorządu terytorialnego w Europie</w:t>
            </w:r>
          </w:p>
        </w:tc>
      </w:tr>
      <w:tr w:rsidRPr="00B169DF" w:rsidR="0085747A" w:rsidTr="154FA8FC" w14:paraId="71410136" w14:textId="77777777">
        <w:tc>
          <w:tcPr>
            <w:tcW w:w="9520" w:type="dxa"/>
            <w:tcMar/>
          </w:tcPr>
          <w:p w:rsidRPr="00B169DF" w:rsidR="0085747A" w:rsidP="00B93981" w:rsidRDefault="00B93981" w14:paraId="4E3563C3" w14:textId="4DEB7245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3DEB">
              <w:rPr>
                <w:rFonts w:ascii="Corbel" w:hAnsi="Corbel"/>
                <w:sz w:val="24"/>
                <w:szCs w:val="24"/>
              </w:rPr>
              <w:t>Po</w:t>
            </w:r>
            <w:r>
              <w:rPr>
                <w:rFonts w:ascii="Corbel" w:hAnsi="Corbel"/>
                <w:sz w:val="24"/>
                <w:szCs w:val="24"/>
              </w:rPr>
              <w:t>dział państw europejskich</w:t>
            </w:r>
            <w:r w:rsidRPr="00C63DEB">
              <w:rPr>
                <w:rFonts w:ascii="Corbel" w:hAnsi="Corbel"/>
                <w:sz w:val="24"/>
                <w:szCs w:val="24"/>
              </w:rPr>
              <w:t xml:space="preserve"> ze względu</w:t>
            </w:r>
            <w:r>
              <w:rPr>
                <w:rFonts w:ascii="Corbel" w:hAnsi="Corbel"/>
                <w:sz w:val="24"/>
                <w:szCs w:val="24"/>
              </w:rPr>
              <w:t xml:space="preserve"> na stopień ich decentralizacji</w:t>
            </w:r>
          </w:p>
        </w:tc>
      </w:tr>
      <w:tr w:rsidRPr="00B169DF" w:rsidR="00B93981" w:rsidTr="154FA8FC" w14:paraId="6E4456B2" w14:textId="77777777">
        <w:tc>
          <w:tcPr>
            <w:tcW w:w="9520" w:type="dxa"/>
            <w:tcMar/>
          </w:tcPr>
          <w:p w:rsidRPr="00C63DEB" w:rsidR="00B93981" w:rsidP="00B93981" w:rsidRDefault="00B93981" w14:paraId="76491F57" w14:textId="2D0607E8">
            <w:pPr>
              <w:pStyle w:val="Akapitzlist"/>
              <w:tabs>
                <w:tab w:val="left" w:pos="108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unitarnych</w:t>
            </w:r>
          </w:p>
        </w:tc>
      </w:tr>
      <w:tr w:rsidRPr="00B169DF" w:rsidR="00B93981" w:rsidTr="154FA8FC" w14:paraId="7DC4182B" w14:textId="77777777">
        <w:tc>
          <w:tcPr>
            <w:tcW w:w="9520" w:type="dxa"/>
            <w:tcMar/>
          </w:tcPr>
          <w:p w:rsidRPr="00C63DEB" w:rsidR="00B93981" w:rsidP="00B93981" w:rsidRDefault="00B93981" w14:paraId="0BEC27EB" w14:textId="5FC1D69E">
            <w:pPr>
              <w:pStyle w:val="Akapitzlist"/>
              <w:tabs>
                <w:tab w:val="left" w:pos="1297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regionalnych</w:t>
            </w:r>
          </w:p>
        </w:tc>
      </w:tr>
      <w:tr w:rsidRPr="00B169DF" w:rsidR="00B93981" w:rsidTr="154FA8FC" w14:paraId="102EC700" w14:textId="77777777">
        <w:tc>
          <w:tcPr>
            <w:tcW w:w="9520" w:type="dxa"/>
            <w:tcMar/>
          </w:tcPr>
          <w:p w:rsidRPr="00C63DEB" w:rsidR="00B93981" w:rsidP="00B93981" w:rsidRDefault="00B93981" w14:paraId="3D58BBF0" w14:textId="16E156CC">
            <w:pPr>
              <w:pStyle w:val="Akapitzlist"/>
              <w:tabs>
                <w:tab w:val="left" w:pos="3293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Samorząd terytorialny w</w:t>
            </w:r>
            <w:r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Pr="00E13A68">
              <w:rPr>
                <w:rFonts w:ascii="Corbel" w:hAnsi="Corbel"/>
                <w:sz w:val="24"/>
                <w:szCs w:val="24"/>
              </w:rPr>
              <w:t xml:space="preserve"> państwach federalnych</w:t>
            </w:r>
          </w:p>
        </w:tc>
      </w:tr>
      <w:tr w:rsidRPr="00B169DF" w:rsidR="00B93981" w:rsidTr="154FA8FC" w14:paraId="141F9815" w14:textId="77777777">
        <w:tc>
          <w:tcPr>
            <w:tcW w:w="9520" w:type="dxa"/>
            <w:tcMar/>
          </w:tcPr>
          <w:p w:rsidRPr="00E13A68" w:rsidR="00B93981" w:rsidP="00B93981" w:rsidRDefault="00B93981" w14:paraId="66F65B75" w14:textId="6CB6590E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Gminy, powiaty i w</w:t>
            </w:r>
            <w:r w:rsidRPr="004442E2">
              <w:rPr>
                <w:rFonts w:ascii="Corbel" w:hAnsi="Corbel"/>
                <w:sz w:val="24"/>
                <w:szCs w:val="24"/>
              </w:rPr>
              <w:t xml:space="preserve">ojewództwa na </w:t>
            </w:r>
            <w:r>
              <w:rPr>
                <w:rFonts w:ascii="Corbel" w:hAnsi="Corbel"/>
                <w:sz w:val="24"/>
                <w:szCs w:val="24"/>
              </w:rPr>
              <w:t>tle ich odpowiedników w Europie</w:t>
            </w:r>
          </w:p>
        </w:tc>
      </w:tr>
      <w:tr w:rsidRPr="00B169DF" w:rsidR="00B93981" w:rsidTr="154FA8FC" w14:paraId="12390642" w14:textId="77777777">
        <w:tc>
          <w:tcPr>
            <w:tcW w:w="9520" w:type="dxa"/>
            <w:tcMar/>
          </w:tcPr>
          <w:p w:rsidR="00B93981" w:rsidP="00B93981" w:rsidRDefault="00B93981" w14:paraId="0FA39933" w14:textId="6A2C6220">
            <w:pPr>
              <w:pStyle w:val="Akapitzlist"/>
              <w:tabs>
                <w:tab w:val="left" w:pos="17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4FA8FC" w:rsidR="00B93981">
              <w:rPr>
                <w:rFonts w:ascii="Corbel" w:hAnsi="Corbel"/>
                <w:sz w:val="24"/>
                <w:szCs w:val="24"/>
              </w:rPr>
              <w:t xml:space="preserve">Współpraca międzynarodowa samorządów </w:t>
            </w:r>
            <w:r w:rsidRPr="154FA8FC" w:rsidR="00B93981">
              <w:rPr>
                <w:rFonts w:ascii="Corbel" w:hAnsi="Corbel"/>
                <w:sz w:val="24"/>
                <w:szCs w:val="24"/>
              </w:rPr>
              <w:t>terytorialnych</w:t>
            </w:r>
            <w:r w:rsidRPr="154FA8FC" w:rsidR="00B93981">
              <w:rPr>
                <w:rFonts w:ascii="Corbel" w:hAnsi="Corbel"/>
                <w:sz w:val="24"/>
                <w:szCs w:val="24"/>
              </w:rPr>
              <w:t xml:space="preserve"> -</w:t>
            </w:r>
            <w:r w:rsidRPr="154FA8FC" w:rsidR="00B93981">
              <w:rPr>
                <w:rFonts w:ascii="Corbel" w:hAnsi="Corbel"/>
                <w:sz w:val="24"/>
                <w:szCs w:val="24"/>
              </w:rPr>
              <w:t xml:space="preserve"> geneza i </w:t>
            </w:r>
            <w:r w:rsidRPr="154FA8FC" w:rsidR="00B93981">
              <w:rPr>
                <w:rFonts w:ascii="Corbel" w:hAnsi="Corbel"/>
                <w:sz w:val="24"/>
                <w:szCs w:val="24"/>
              </w:rPr>
              <w:t>kształt współczesny</w:t>
            </w:r>
          </w:p>
        </w:tc>
      </w:tr>
      <w:tr w:rsidRPr="00B169DF" w:rsidR="00B93981" w:rsidTr="154FA8FC" w14:paraId="20271A96" w14:textId="77777777">
        <w:tc>
          <w:tcPr>
            <w:tcW w:w="9520" w:type="dxa"/>
            <w:tcMar/>
          </w:tcPr>
          <w:p w:rsidRPr="00E13A68" w:rsidR="00B93981" w:rsidP="00B93981" w:rsidRDefault="00B93981" w14:paraId="574F817A" w14:textId="251E4ADA">
            <w:pPr>
              <w:pStyle w:val="Akapitzlist"/>
              <w:tabs>
                <w:tab w:val="left" w:pos="343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13A68">
              <w:rPr>
                <w:rFonts w:ascii="Corbel" w:hAnsi="Corbel"/>
                <w:sz w:val="24"/>
                <w:szCs w:val="24"/>
              </w:rPr>
              <w:t>Ogólnoeuropejskie instytucje samorządów terytorialnych</w:t>
            </w:r>
          </w:p>
        </w:tc>
      </w:tr>
      <w:tr w:rsidRPr="00B169DF" w:rsidR="00B93981" w:rsidTr="154FA8FC" w14:paraId="3E3B1114" w14:textId="77777777">
        <w:tc>
          <w:tcPr>
            <w:tcW w:w="9520" w:type="dxa"/>
            <w:tcMar/>
          </w:tcPr>
          <w:p w:rsidRPr="00E13A68" w:rsidR="00B93981" w:rsidP="00B93981" w:rsidRDefault="00B93981" w14:paraId="6E4A94CB" w14:textId="57684FB7">
            <w:pPr>
              <w:pStyle w:val="Akapitzlist"/>
              <w:tabs>
                <w:tab w:val="left" w:pos="2196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28BB">
              <w:rPr>
                <w:rFonts w:ascii="Corbel" w:hAnsi="Corbel"/>
                <w:sz w:val="24"/>
                <w:szCs w:val="24"/>
              </w:rPr>
              <w:t>Miejsce i rola samorządu terytorialnego w instytucjach Unii</w:t>
            </w:r>
            <w:r>
              <w:rPr>
                <w:rFonts w:ascii="Corbel" w:hAnsi="Corbel"/>
                <w:sz w:val="24"/>
                <w:szCs w:val="24"/>
              </w:rPr>
              <w:t xml:space="preserve"> Europejskiej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64927" w:rsidR="00B93981" w:rsidP="00B93981" w:rsidRDefault="00B93981" w14:paraId="72A0D01D" w14:textId="77777777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r w:rsidRPr="00964927">
        <w:rPr>
          <w:rFonts w:ascii="Corbel" w:hAnsi="Corbel" w:cs="Corbel"/>
          <w:b w:val="0"/>
          <w:smallCaps w:val="0"/>
          <w:szCs w:val="24"/>
        </w:rPr>
        <w:t>Analiza tekstów aktów prawnych z dyskusją, praca w grupach, rozwiązywanie kazusów, dyskusja.</w:t>
      </w:r>
    </w:p>
    <w:p w:rsidRPr="00B169DF" w:rsidR="0085747A" w:rsidP="009C54AE" w:rsidRDefault="0085747A" w14:paraId="31ADFBD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169DF" w:rsidR="0085747A" w:rsidTr="154FA8FC" w14:paraId="226D9E85" w14:textId="77777777">
        <w:tc>
          <w:tcPr>
            <w:tcW w:w="1985" w:type="dxa"/>
            <w:tcMar/>
            <w:vAlign w:val="center"/>
          </w:tcPr>
          <w:p w:rsidRPr="00B169DF" w:rsidR="0085747A" w:rsidP="009C54AE" w:rsidRDefault="0071620A" w14:paraId="40623A3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B169DF" w:rsidR="0085747A" w:rsidP="009C54AE" w:rsidRDefault="00F974DA" w14:paraId="135FC0B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B169DF" w:rsidR="0085747A" w:rsidP="009C54AE" w:rsidRDefault="009F4610" w14:paraId="5B70446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B169DF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B169DF" w:rsidR="00923D7D" w:rsidP="009C54AE" w:rsidRDefault="0085747A" w14:paraId="7CFD18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169DF" w:rsidR="0085747A" w:rsidP="009C54AE" w:rsidRDefault="0085747A" w14:paraId="1494903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B169DF" w:rsidR="0085747A" w:rsidTr="154FA8FC" w14:paraId="3A51B283" w14:textId="77777777">
        <w:tc>
          <w:tcPr>
            <w:tcW w:w="1985" w:type="dxa"/>
            <w:tcMar/>
          </w:tcPr>
          <w:p w:rsidRPr="00B169DF" w:rsidR="0085747A" w:rsidP="009C54AE" w:rsidRDefault="0085747A" w14:paraId="626716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Mar/>
          </w:tcPr>
          <w:p w:rsidRPr="00B169DF" w:rsidR="0085747A" w:rsidP="154FA8FC" w:rsidRDefault="00B93981" w14:paraId="27D90EF1" w14:textId="2BDF1E7D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strike w:val="1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85747A" w:rsidP="154FA8FC" w:rsidRDefault="00B93981" w14:paraId="4D1F06B9" w14:textId="798D7F50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85747A" w:rsidTr="154FA8FC" w14:paraId="635E67C7" w14:textId="77777777">
        <w:tc>
          <w:tcPr>
            <w:tcW w:w="1985" w:type="dxa"/>
            <w:tcMar/>
          </w:tcPr>
          <w:p w:rsidRPr="00B169DF" w:rsidR="0085747A" w:rsidP="009C54AE" w:rsidRDefault="0085747A" w14:paraId="6B3A14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B169DF" w:rsidR="0085747A" w:rsidP="154FA8FC" w:rsidRDefault="00B93981" w14:paraId="2E22BC82" w14:textId="52432B06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85747A" w:rsidP="154FA8FC" w:rsidRDefault="00B93981" w14:paraId="05A69994" w14:textId="5F918AF1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B93981" w:rsidTr="154FA8FC" w14:paraId="7B8E221F" w14:textId="77777777">
        <w:tc>
          <w:tcPr>
            <w:tcW w:w="1985" w:type="dxa"/>
            <w:tcMar/>
          </w:tcPr>
          <w:p w:rsidRPr="00B169DF" w:rsidR="00B93981" w:rsidP="009C54AE" w:rsidRDefault="00B93981" w14:paraId="24139526" w14:textId="365EAB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EK_03</w:t>
            </w:r>
          </w:p>
        </w:tc>
        <w:tc>
          <w:tcPr>
            <w:tcW w:w="5528" w:type="dxa"/>
            <w:tcMar/>
          </w:tcPr>
          <w:p w:rsidRPr="00B169DF" w:rsidR="00B93981" w:rsidP="154FA8FC" w:rsidRDefault="00B93981" w14:paraId="1E4DA96D" w14:textId="7C9F2913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B93981" w:rsidP="154FA8FC" w:rsidRDefault="00B93981" w14:paraId="24696D2D" w14:textId="58FD0570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B93981" w:rsidTr="154FA8FC" w14:paraId="7EDF83C7" w14:textId="77777777">
        <w:tc>
          <w:tcPr>
            <w:tcW w:w="1985" w:type="dxa"/>
            <w:tcMar/>
          </w:tcPr>
          <w:p w:rsidRPr="00B169DF" w:rsidR="00B93981" w:rsidP="009C54AE" w:rsidRDefault="00B93981" w14:paraId="2D32179C" w14:textId="3A5C99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EK_04</w:t>
            </w:r>
          </w:p>
        </w:tc>
        <w:tc>
          <w:tcPr>
            <w:tcW w:w="5528" w:type="dxa"/>
            <w:tcMar/>
          </w:tcPr>
          <w:p w:rsidRPr="00B169DF" w:rsidR="00B93981" w:rsidP="154FA8FC" w:rsidRDefault="00B93981" w14:paraId="75C08673" w14:textId="0AB185B6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B93981" w:rsidP="154FA8FC" w:rsidRDefault="00B93981" w14:paraId="75F2CE41" w14:textId="3BE2DAE0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B93981" w:rsidTr="154FA8FC" w14:paraId="26C54212" w14:textId="77777777">
        <w:tc>
          <w:tcPr>
            <w:tcW w:w="1985" w:type="dxa"/>
            <w:tcMar/>
          </w:tcPr>
          <w:p w:rsidRPr="00B169DF" w:rsidR="00B93981" w:rsidP="009C54AE" w:rsidRDefault="00B93981" w14:paraId="0B13C475" w14:textId="615921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EK_05</w:t>
            </w:r>
          </w:p>
        </w:tc>
        <w:tc>
          <w:tcPr>
            <w:tcW w:w="5528" w:type="dxa"/>
            <w:tcMar/>
          </w:tcPr>
          <w:p w:rsidRPr="00B169DF" w:rsidR="00B93981" w:rsidP="154FA8FC" w:rsidRDefault="00B93981" w14:paraId="10648317" w14:textId="5AB5E967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B93981" w:rsidP="154FA8FC" w:rsidRDefault="00B93981" w14:paraId="7B05C0E0" w14:textId="58785478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ćw.</w:t>
            </w:r>
          </w:p>
        </w:tc>
      </w:tr>
      <w:tr w:rsidRPr="00B169DF" w:rsidR="00B93981" w:rsidTr="154FA8FC" w14:paraId="45E16634" w14:textId="77777777">
        <w:tc>
          <w:tcPr>
            <w:tcW w:w="1985" w:type="dxa"/>
            <w:tcMar/>
          </w:tcPr>
          <w:p w:rsidRPr="00B169DF" w:rsidR="00B93981" w:rsidP="009C54AE" w:rsidRDefault="00B93981" w14:paraId="2BB60EE3" w14:textId="7E1A98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77ADD">
              <w:rPr>
                <w:rFonts w:ascii="Corbel" w:hAnsi="Corbel" w:cs="Corbel"/>
                <w:b w:val="0"/>
                <w:sz w:val="22"/>
              </w:rPr>
              <w:t>EK_06</w:t>
            </w:r>
          </w:p>
        </w:tc>
        <w:tc>
          <w:tcPr>
            <w:tcW w:w="5528" w:type="dxa"/>
            <w:tcMar/>
          </w:tcPr>
          <w:p w:rsidRPr="00B169DF" w:rsidR="00B93981" w:rsidP="154FA8FC" w:rsidRDefault="00B93981" w14:paraId="0265E52C" w14:textId="3FD3BCE1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Kolokwium, obserwacja w trakcie zajęć</w:t>
            </w:r>
          </w:p>
        </w:tc>
        <w:tc>
          <w:tcPr>
            <w:tcW w:w="2126" w:type="dxa"/>
            <w:tcMar/>
          </w:tcPr>
          <w:p w:rsidRPr="00B169DF" w:rsidR="00B93981" w:rsidP="154FA8FC" w:rsidRDefault="00B93981" w14:paraId="1A158022" w14:textId="62C7402C" w14:noSpellErr="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154FA8FC" w:rsidR="00B93981">
              <w:rPr>
                <w:rFonts w:ascii="Corbel" w:hAnsi="Corbel"/>
                <w:b w:val="0"/>
                <w:bCs w:val="0"/>
              </w:rPr>
              <w:t>ćw.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="00803763" w:rsidP="00803763" w:rsidRDefault="00E7314E" w14:paraId="5FC1B03F" w14:textId="5A8EFE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Frekwencja </w:t>
            </w:r>
            <w:r w:rsidRPr="00AE3D35" w:rsidR="00803763">
              <w:rPr>
                <w:rFonts w:ascii="Corbel" w:hAnsi="Corbel"/>
                <w:b w:val="0"/>
                <w:smallCaps w:val="0"/>
                <w:szCs w:val="24"/>
              </w:rPr>
              <w:t xml:space="preserve">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 w:rsidRPr="00AE3D35" w:rsidR="00803763">
              <w:rPr>
                <w:rFonts w:ascii="Corbel" w:hAnsi="Corbel"/>
                <w:b w:val="0"/>
                <w:smallCaps w:val="0"/>
                <w:szCs w:val="24"/>
              </w:rPr>
              <w:t xml:space="preserve">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:rsidRPr="00AE3D35" w:rsidR="00803763" w:rsidP="00803763" w:rsidRDefault="00803763" w14:paraId="24934E9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803763" w:rsidRDefault="00803763" w14:paraId="3A344839" w14:textId="70AB5D14">
            <w:pPr>
              <w:pStyle w:val="Akapitzlist"/>
              <w:tabs>
                <w:tab w:val="left" w:pos="101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803763" w14:paraId="63CF7F11" w14:textId="392A48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7314E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B169DF" w:rsidR="00C61DC5" w:rsidP="009C54AE" w:rsidRDefault="00E7314E" w14:paraId="03E3072C" w14:textId="75F60A6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45 </w:t>
            </w:r>
            <w:r w:rsidR="00803763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9C54AE" w:rsidRDefault="00E7314E" w14:paraId="4747719D" w14:textId="66C556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0376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9C54AE" w:rsidRDefault="00803763" w14:paraId="6623D12B" w14:textId="0B1DDB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803763" w14:paraId="0C6D98E0" w14:textId="46B7EA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803763" w14:paraId="5AB3311D" w14:textId="7EB427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3D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59B05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648B0" w:rsidR="007648B0" w:rsidP="007648B0" w:rsidRDefault="007648B0" w14:paraId="1FD550E2" w14:textId="76DFF15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szCs w:val="24"/>
              </w:rPr>
              <w:t>B. Dolnicki, Samorząd terytorialny, Wolters Kluwer 2021;</w:t>
            </w:r>
          </w:p>
          <w:p w:rsidRPr="007648B0" w:rsidR="00803763" w:rsidP="00803763" w:rsidRDefault="00803763" w14:paraId="67361677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Ura, Prawo administracyjne, Wyd. 4 Wydawnictwo Wolters Kluwer, Warszawa 2021</w:t>
            </w:r>
          </w:p>
          <w:p w:rsidRPr="007648B0" w:rsidR="00803763" w:rsidP="00803763" w:rsidRDefault="00803763" w14:paraId="46427058" w14:textId="58FBD1C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7648B0">
              <w:rPr>
                <w:rFonts w:ascii="Corbel" w:hAnsi="Corbel"/>
                <w:b w:val="0"/>
                <w:smallCaps w:val="0"/>
                <w:szCs w:val="24"/>
              </w:rPr>
              <w:t>K.</w:t>
            </w:r>
            <w:proofErr w:type="gramStart"/>
            <w:r w:rsidRPr="007648B0">
              <w:rPr>
                <w:rFonts w:ascii="Corbel" w:hAnsi="Corbel"/>
                <w:b w:val="0"/>
                <w:smallCaps w:val="0"/>
                <w:szCs w:val="24"/>
              </w:rPr>
              <w:t>J.Helnarska</w:t>
            </w:r>
            <w:proofErr w:type="spellEnd"/>
            <w:proofErr w:type="gramEnd"/>
            <w:r w:rsidRPr="007648B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648B0">
              <w:rPr>
                <w:rFonts w:ascii="Corbel" w:hAnsi="Corbel"/>
                <w:b w:val="0"/>
              </w:rPr>
              <w:t xml:space="preserve">Ewolucja </w:t>
            </w:r>
            <w:proofErr w:type="spellStart"/>
            <w:r w:rsidRPr="007648B0">
              <w:rPr>
                <w:rFonts w:ascii="Corbel" w:hAnsi="Corbel"/>
                <w:b w:val="0"/>
              </w:rPr>
              <w:t>samorządu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terytorialnego w </w:t>
            </w:r>
            <w:proofErr w:type="spellStart"/>
            <w:r w:rsidRPr="007648B0">
              <w:rPr>
                <w:rFonts w:ascii="Corbel" w:hAnsi="Corbel"/>
                <w:b w:val="0"/>
              </w:rPr>
              <w:t>państwach</w:t>
            </w:r>
            <w:proofErr w:type="spellEnd"/>
            <w:r w:rsidRPr="007648B0">
              <w:rPr>
                <w:rFonts w:ascii="Corbel" w:hAnsi="Corbel"/>
                <w:b w:val="0"/>
              </w:rPr>
              <w:t xml:space="preserve"> członkowskich Unii Europejskiej, Toruń 2012, </w:t>
            </w:r>
          </w:p>
          <w:p w:rsidR="00803763" w:rsidP="00803763" w:rsidRDefault="00803763" w14:paraId="17F741C5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48B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Wojnicki</w:t>
            </w:r>
            <w:r w:rsidRPr="005428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Samorządy lokalne w Polsce i w Europie, Pułtusk 2008</w:t>
            </w:r>
          </w:p>
          <w:p w:rsidRPr="007648B0" w:rsidR="00803763" w:rsidP="007648B0" w:rsidRDefault="007648B0" w14:paraId="398811CC" w14:textId="41B4A1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648B0">
              <w:rPr>
                <w:rFonts w:ascii="Corbel" w:hAnsi="Corbel"/>
                <w:b w:val="0"/>
                <w:sz w:val="22"/>
              </w:rPr>
              <w:t xml:space="preserve">K. Czarnecki, A. Lutrzykowski, R. </w:t>
            </w:r>
            <w:proofErr w:type="spellStart"/>
            <w:r w:rsidRPr="007648B0">
              <w:rPr>
                <w:rFonts w:ascii="Corbel" w:hAnsi="Corbel"/>
                <w:b w:val="0"/>
                <w:sz w:val="22"/>
              </w:rPr>
              <w:t>Musiałkiewicz</w:t>
            </w:r>
            <w:proofErr w:type="spellEnd"/>
            <w:r w:rsidRPr="007648B0">
              <w:rPr>
                <w:rFonts w:ascii="Corbel" w:hAnsi="Corbel"/>
                <w:b w:val="0"/>
                <w:sz w:val="22"/>
              </w:rPr>
              <w:t xml:space="preserve"> (red.), SAMORZĄD TERYTORIALNY</w:t>
            </w:r>
            <w:r>
              <w:rPr>
                <w:rFonts w:ascii="Corbel" w:hAnsi="Corbel"/>
                <w:b w:val="0"/>
                <w:sz w:val="22"/>
              </w:rPr>
              <w:t xml:space="preserve"> </w:t>
            </w:r>
            <w:r w:rsidRPr="007648B0">
              <w:rPr>
                <w:rFonts w:ascii="Corbel" w:hAnsi="Corbel"/>
                <w:b w:val="0"/>
                <w:sz w:val="22"/>
              </w:rPr>
              <w:t>W POLSCE I W EUROPIE. AKTUALNE PROBLEMY I WYZWANIA</w:t>
            </w:r>
            <w:r>
              <w:rPr>
                <w:rFonts w:ascii="Corbel" w:hAnsi="Corbel"/>
                <w:b w:val="0"/>
                <w:sz w:val="22"/>
              </w:rPr>
              <w:t>, Włocławek 2017.</w:t>
            </w:r>
          </w:p>
          <w:p w:rsidRPr="00B169DF" w:rsidR="00803763" w:rsidP="009C54AE" w:rsidRDefault="00803763" w14:paraId="0B544F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1545046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648B0" w:rsidP="007648B0" w:rsidRDefault="007648B0" w14:paraId="2B06EF5F" w14:textId="4930F45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 Rajca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DA2F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Samorząd terytorialny w Europie Zachodniej, Warszawa 2010</w:t>
            </w:r>
          </w:p>
          <w:p w:rsidRPr="00B169DF" w:rsidR="007648B0" w:rsidP="009C54AE" w:rsidRDefault="007648B0" w14:paraId="4596EFF9" w14:textId="4419CC9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67EC" w:rsidP="00C16ABF" w:rsidRDefault="006167EC" w14:paraId="0EF57ABF" w14:textId="77777777">
      <w:pPr>
        <w:spacing w:after="0" w:line="240" w:lineRule="auto"/>
      </w:pPr>
      <w:r>
        <w:separator/>
      </w:r>
    </w:p>
  </w:endnote>
  <w:endnote w:type="continuationSeparator" w:id="0">
    <w:p w:rsidR="006167EC" w:rsidP="00C16ABF" w:rsidRDefault="006167EC" w14:paraId="1994C64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67EC" w:rsidP="00C16ABF" w:rsidRDefault="006167EC" w14:paraId="28773981" w14:textId="77777777">
      <w:pPr>
        <w:spacing w:after="0" w:line="240" w:lineRule="auto"/>
      </w:pPr>
      <w:r>
        <w:separator/>
      </w:r>
    </w:p>
  </w:footnote>
  <w:footnote w:type="continuationSeparator" w:id="0">
    <w:p w:rsidR="006167EC" w:rsidP="00C16ABF" w:rsidRDefault="006167EC" w14:paraId="09FF1460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8741B"/>
    <w:multiLevelType w:val="hybridMultilevel"/>
    <w:tmpl w:val="B8CC2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4C5D28"/>
    <w:multiLevelType w:val="hybridMultilevel"/>
    <w:tmpl w:val="190EB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251037">
    <w:abstractNumId w:val="1"/>
  </w:num>
  <w:num w:numId="2" w16cid:durableId="1587808381">
    <w:abstractNumId w:val="2"/>
  </w:num>
  <w:num w:numId="3" w16cid:durableId="737897476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0CB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5EB8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67EC"/>
    <w:rsid w:val="00617230"/>
    <w:rsid w:val="00621CE1"/>
    <w:rsid w:val="00627FC9"/>
    <w:rsid w:val="00647FA8"/>
    <w:rsid w:val="00650C5F"/>
    <w:rsid w:val="00654934"/>
    <w:rsid w:val="006579B3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8B0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3763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98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F34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758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314E"/>
    <w:rsid w:val="00E742AA"/>
    <w:rsid w:val="00E77E88"/>
    <w:rsid w:val="00E8107D"/>
    <w:rsid w:val="00E960BB"/>
    <w:rsid w:val="00EA2074"/>
    <w:rsid w:val="00EA4832"/>
    <w:rsid w:val="00EA4E9D"/>
    <w:rsid w:val="00EC2D42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C3A955"/>
    <w:rsid w:val="10E45006"/>
    <w:rsid w:val="12EDD457"/>
    <w:rsid w:val="154FA8FC"/>
    <w:rsid w:val="19546ABB"/>
    <w:rsid w:val="298ED29B"/>
    <w:rsid w:val="298ED29B"/>
    <w:rsid w:val="55E054F2"/>
    <w:rsid w:val="72C3C0ED"/>
    <w:rsid w:val="7869D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0376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9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8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2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1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3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2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1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3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2023-08-30T16:55:00.0000000Z</dcterms:created>
  <dcterms:modified xsi:type="dcterms:W3CDTF">2023-09-30T20:02:41.6063833Z</dcterms:modified>
</coreProperties>
</file>